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8B" w:rsidRDefault="0044668B" w:rsidP="00DE05B2">
      <w:pPr>
        <w:spacing w:line="270" w:lineRule="auto"/>
        <w:ind w:left="1568" w:right="1257"/>
        <w:jc w:val="center"/>
        <w:rPr>
          <w:b/>
        </w:rPr>
      </w:pPr>
      <w:r>
        <w:rPr>
          <w:b/>
        </w:rPr>
        <w:t>Технология</w:t>
      </w:r>
    </w:p>
    <w:p w:rsidR="0044668B" w:rsidRDefault="0044668B" w:rsidP="00DE05B2">
      <w:pPr>
        <w:spacing w:line="270" w:lineRule="auto"/>
        <w:ind w:left="1568" w:right="1257"/>
        <w:jc w:val="center"/>
      </w:pPr>
      <w:r>
        <w:rPr>
          <w:b/>
        </w:rPr>
        <w:t xml:space="preserve">Школьный этап </w:t>
      </w:r>
    </w:p>
    <w:p w:rsidR="0044668B" w:rsidRDefault="0044668B" w:rsidP="00450F40">
      <w:pPr>
        <w:spacing w:line="270" w:lineRule="auto"/>
        <w:ind w:left="1568" w:right="1258"/>
        <w:jc w:val="center"/>
      </w:pPr>
      <w:r>
        <w:rPr>
          <w:b/>
        </w:rPr>
        <w:t xml:space="preserve">5 класс </w:t>
      </w:r>
    </w:p>
    <w:p w:rsidR="0044668B" w:rsidRPr="00450F40" w:rsidRDefault="0044668B" w:rsidP="00DE05B2">
      <w:pPr>
        <w:numPr>
          <w:ilvl w:val="0"/>
          <w:numId w:val="1"/>
        </w:numPr>
        <w:ind w:right="58" w:hanging="244"/>
        <w:rPr>
          <w:b/>
        </w:rPr>
      </w:pPr>
      <w:r w:rsidRPr="00450F40">
        <w:rPr>
          <w:b/>
        </w:rPr>
        <w:t xml:space="preserve">Отметьте правильный ответ:  </w:t>
      </w:r>
    </w:p>
    <w:p w:rsidR="0044668B" w:rsidRPr="00450F40" w:rsidRDefault="0044668B" w:rsidP="00DE05B2">
      <w:pPr>
        <w:ind w:left="1801" w:right="58"/>
        <w:rPr>
          <w:b/>
        </w:rPr>
      </w:pPr>
      <w:r w:rsidRPr="00450F40">
        <w:rPr>
          <w:b/>
        </w:rPr>
        <w:t xml:space="preserve">Технология-это… </w:t>
      </w:r>
    </w:p>
    <w:p w:rsidR="0044668B" w:rsidRDefault="0044668B" w:rsidP="00DE05B2">
      <w:pPr>
        <w:ind w:left="1081" w:right="58"/>
      </w:pPr>
      <w:r>
        <w:t>а.</w:t>
      </w:r>
      <w:r w:rsidRPr="0094435D">
        <w:t xml:space="preserve"> </w:t>
      </w:r>
      <w:r>
        <w:t xml:space="preserve">перечень инструментов для выполнения работы; </w:t>
      </w:r>
    </w:p>
    <w:p w:rsidR="0044668B" w:rsidRDefault="0044668B" w:rsidP="00DE05B2">
      <w:pPr>
        <w:ind w:left="1081" w:right="58"/>
      </w:pPr>
      <w:r>
        <w:t xml:space="preserve">б. знания, наука о преобразовании (обработке) материалов, энергии, информации; </w:t>
      </w:r>
    </w:p>
    <w:p w:rsidR="0044668B" w:rsidRDefault="0044668B" w:rsidP="00DE05B2">
      <w:pPr>
        <w:ind w:left="1081" w:right="58"/>
      </w:pPr>
      <w:r>
        <w:t xml:space="preserve">в. правила безопасной работы при преобразовании материалов; </w:t>
      </w:r>
    </w:p>
    <w:p w:rsidR="0044668B" w:rsidRDefault="0044668B" w:rsidP="00450F40">
      <w:pPr>
        <w:ind w:left="1081" w:right="58"/>
      </w:pPr>
      <w:r>
        <w:t xml:space="preserve">г. перечень станков для обработки материалов.  </w:t>
      </w:r>
    </w:p>
    <w:p w:rsidR="0044668B" w:rsidRPr="00450F40" w:rsidRDefault="0044668B" w:rsidP="00DE05B2">
      <w:pPr>
        <w:numPr>
          <w:ilvl w:val="0"/>
          <w:numId w:val="1"/>
        </w:numPr>
        <w:ind w:right="58" w:hanging="244"/>
        <w:rPr>
          <w:b/>
        </w:rPr>
      </w:pPr>
      <w:r w:rsidRPr="00450F40">
        <w:rPr>
          <w:b/>
        </w:rPr>
        <w:t>Отметьте правильный ответ. Для изготовления мебели используется:</w:t>
      </w:r>
    </w:p>
    <w:p w:rsidR="0044668B" w:rsidRDefault="0044668B" w:rsidP="00450F40">
      <w:pPr>
        <w:ind w:left="1071" w:right="58" w:firstLine="0"/>
      </w:pPr>
      <w:r>
        <w:t xml:space="preserve"> а. крона дерева; </w:t>
      </w:r>
    </w:p>
    <w:p w:rsidR="0044668B" w:rsidRDefault="0044668B" w:rsidP="00DE05B2">
      <w:pPr>
        <w:ind w:left="1081" w:right="58"/>
      </w:pPr>
      <w:r>
        <w:t xml:space="preserve">б. ствол; </w:t>
      </w:r>
    </w:p>
    <w:p w:rsidR="0044668B" w:rsidRDefault="0044668B" w:rsidP="00450F40">
      <w:pPr>
        <w:ind w:left="1081" w:right="58"/>
      </w:pPr>
      <w:r>
        <w:t xml:space="preserve">в. корни.  </w:t>
      </w:r>
    </w:p>
    <w:p w:rsidR="0044668B" w:rsidRPr="00450F40" w:rsidRDefault="0044668B" w:rsidP="00DE05B2">
      <w:pPr>
        <w:numPr>
          <w:ilvl w:val="0"/>
          <w:numId w:val="1"/>
        </w:numPr>
        <w:ind w:right="58" w:hanging="244"/>
        <w:rPr>
          <w:b/>
        </w:rPr>
      </w:pPr>
      <w:r w:rsidRPr="00450F40">
        <w:rPr>
          <w:b/>
        </w:rPr>
        <w:t xml:space="preserve">Отметьте правильные ответы: </w:t>
      </w:r>
    </w:p>
    <w:p w:rsidR="0044668B" w:rsidRDefault="0044668B" w:rsidP="00DE05B2">
      <w:pPr>
        <w:ind w:left="1081" w:right="4075"/>
        <w:rPr>
          <w:b/>
        </w:rPr>
      </w:pPr>
      <w:r w:rsidRPr="00450F40">
        <w:rPr>
          <w:b/>
        </w:rPr>
        <w:t xml:space="preserve">К твердым породам деревьев относятся: </w:t>
      </w:r>
    </w:p>
    <w:p w:rsidR="0044668B" w:rsidRDefault="0044668B" w:rsidP="00DE05B2">
      <w:pPr>
        <w:ind w:left="1081" w:right="4075"/>
      </w:pPr>
      <w:r>
        <w:t xml:space="preserve">а. сосна; </w:t>
      </w:r>
    </w:p>
    <w:p w:rsidR="0044668B" w:rsidRDefault="0044668B" w:rsidP="00DE05B2">
      <w:pPr>
        <w:ind w:left="1081" w:right="58"/>
      </w:pPr>
      <w:r>
        <w:t xml:space="preserve">б. липа; </w:t>
      </w:r>
    </w:p>
    <w:p w:rsidR="0044668B" w:rsidRDefault="0044668B" w:rsidP="00DE05B2">
      <w:pPr>
        <w:ind w:left="1081" w:right="58"/>
      </w:pPr>
      <w:r>
        <w:t xml:space="preserve">в.дуб; </w:t>
      </w:r>
    </w:p>
    <w:p w:rsidR="0044668B" w:rsidRDefault="0044668B" w:rsidP="00450F40">
      <w:pPr>
        <w:ind w:left="1081" w:right="58"/>
      </w:pPr>
      <w:r>
        <w:t xml:space="preserve">г. клен.  </w:t>
      </w:r>
    </w:p>
    <w:p w:rsidR="0044668B" w:rsidRPr="00450F40" w:rsidRDefault="0044668B" w:rsidP="00DE05B2">
      <w:pPr>
        <w:numPr>
          <w:ilvl w:val="0"/>
          <w:numId w:val="1"/>
        </w:numPr>
        <w:ind w:right="58" w:hanging="244"/>
        <w:rPr>
          <w:b/>
        </w:rPr>
      </w:pPr>
      <w:r w:rsidRPr="00450F40">
        <w:rPr>
          <w:b/>
        </w:rPr>
        <w:t xml:space="preserve">Отметьте правильный ответ: </w:t>
      </w:r>
    </w:p>
    <w:p w:rsidR="0044668B" w:rsidRDefault="0044668B" w:rsidP="00DE05B2">
      <w:pPr>
        <w:ind w:left="1081" w:right="2918"/>
      </w:pPr>
      <w:r w:rsidRPr="00450F40">
        <w:rPr>
          <w:b/>
        </w:rPr>
        <w:t>Линия видимого контура на чертеже изображается</w:t>
      </w:r>
      <w:r>
        <w:t>:</w:t>
      </w:r>
    </w:p>
    <w:p w:rsidR="0044668B" w:rsidRDefault="0044668B" w:rsidP="00DE05B2">
      <w:pPr>
        <w:ind w:left="1081" w:right="2918"/>
      </w:pPr>
      <w:r>
        <w:t xml:space="preserve"> а. штрих-пунктирной тонкой; </w:t>
      </w:r>
    </w:p>
    <w:p w:rsidR="0044668B" w:rsidRDefault="0044668B" w:rsidP="00DE05B2">
      <w:pPr>
        <w:ind w:left="1081" w:right="58"/>
      </w:pPr>
      <w:r>
        <w:t xml:space="preserve">б. сплошной тонкой; </w:t>
      </w:r>
    </w:p>
    <w:p w:rsidR="0044668B" w:rsidRDefault="0044668B" w:rsidP="00DE05B2">
      <w:pPr>
        <w:ind w:left="1081" w:right="58"/>
      </w:pPr>
      <w:r>
        <w:t xml:space="preserve">в. штриховой; </w:t>
      </w:r>
    </w:p>
    <w:p w:rsidR="0044668B" w:rsidRDefault="0044668B" w:rsidP="00450F40">
      <w:pPr>
        <w:ind w:left="1081" w:right="58"/>
      </w:pPr>
      <w:r>
        <w:t xml:space="preserve">г. сплошной основной толстой.  </w:t>
      </w:r>
    </w:p>
    <w:p w:rsidR="0044668B" w:rsidRDefault="0044668B" w:rsidP="00DE05B2">
      <w:pPr>
        <w:numPr>
          <w:ilvl w:val="0"/>
          <w:numId w:val="1"/>
        </w:numPr>
        <w:ind w:right="58" w:hanging="244"/>
      </w:pPr>
      <w:r w:rsidRPr="00450F40">
        <w:rPr>
          <w:b/>
        </w:rPr>
        <w:t>Укажите правильный порядок изготовления однодетального изделия из древесины</w:t>
      </w:r>
      <w:r>
        <w:t xml:space="preserve">: а. пиление; </w:t>
      </w:r>
    </w:p>
    <w:p w:rsidR="0044668B" w:rsidRDefault="0044668B" w:rsidP="00DE05B2">
      <w:pPr>
        <w:ind w:left="1081" w:right="58"/>
      </w:pPr>
      <w:r>
        <w:t xml:space="preserve">б. сверление; </w:t>
      </w:r>
    </w:p>
    <w:p w:rsidR="0044668B" w:rsidRDefault="0044668B" w:rsidP="00DE05B2">
      <w:pPr>
        <w:ind w:left="1081" w:right="58"/>
      </w:pPr>
      <w:r>
        <w:t xml:space="preserve">в. зачистка; </w:t>
      </w:r>
    </w:p>
    <w:p w:rsidR="0044668B" w:rsidRDefault="0044668B" w:rsidP="00DE05B2">
      <w:pPr>
        <w:ind w:left="1081" w:right="58"/>
      </w:pPr>
      <w:r>
        <w:t xml:space="preserve">г.выбор заготовки; </w:t>
      </w:r>
    </w:p>
    <w:p w:rsidR="0044668B" w:rsidRDefault="0044668B" w:rsidP="00DE05B2">
      <w:pPr>
        <w:ind w:left="1081" w:right="58"/>
      </w:pPr>
      <w:r>
        <w:t xml:space="preserve">д. разметка; </w:t>
      </w:r>
    </w:p>
    <w:p w:rsidR="0044668B" w:rsidRDefault="0044668B" w:rsidP="00450F40">
      <w:pPr>
        <w:ind w:left="1081" w:right="58"/>
      </w:pPr>
      <w:r>
        <w:t xml:space="preserve">е.строгание.  </w:t>
      </w:r>
    </w:p>
    <w:p w:rsidR="0044668B" w:rsidRPr="00450F40" w:rsidRDefault="0044668B" w:rsidP="00DE05B2">
      <w:pPr>
        <w:numPr>
          <w:ilvl w:val="0"/>
          <w:numId w:val="1"/>
        </w:numPr>
        <w:ind w:right="58" w:hanging="244"/>
        <w:rPr>
          <w:b/>
        </w:rPr>
      </w:pPr>
      <w:r w:rsidRPr="00450F40">
        <w:rPr>
          <w:b/>
        </w:rPr>
        <w:t xml:space="preserve">Отметьте правильные ответы: </w:t>
      </w:r>
    </w:p>
    <w:p w:rsidR="0044668B" w:rsidRDefault="0044668B" w:rsidP="00DE05B2">
      <w:pPr>
        <w:ind w:left="1081" w:right="4891"/>
        <w:rPr>
          <w:b/>
        </w:rPr>
      </w:pPr>
      <w:r w:rsidRPr="00450F40">
        <w:rPr>
          <w:b/>
        </w:rPr>
        <w:t>К рабочим машинам относятся:</w:t>
      </w:r>
    </w:p>
    <w:p w:rsidR="0044668B" w:rsidRDefault="0044668B" w:rsidP="00DE05B2">
      <w:pPr>
        <w:ind w:left="1081" w:right="4891"/>
      </w:pPr>
      <w:r>
        <w:t xml:space="preserve"> а. компъютеры; </w:t>
      </w:r>
    </w:p>
    <w:p w:rsidR="0044668B" w:rsidRDefault="0044668B" w:rsidP="00DE05B2">
      <w:pPr>
        <w:ind w:left="1081" w:right="58"/>
      </w:pPr>
      <w:r>
        <w:t xml:space="preserve">б. электродвигатели; </w:t>
      </w:r>
    </w:p>
    <w:p w:rsidR="0044668B" w:rsidRDefault="0044668B" w:rsidP="00DE05B2">
      <w:pPr>
        <w:ind w:left="1081" w:right="58"/>
      </w:pPr>
      <w:r>
        <w:t xml:space="preserve">в. автомобили; </w:t>
      </w:r>
    </w:p>
    <w:p w:rsidR="0044668B" w:rsidRDefault="0044668B" w:rsidP="00450F40">
      <w:pPr>
        <w:ind w:left="1081" w:right="58"/>
      </w:pPr>
      <w:r>
        <w:t xml:space="preserve">г. станки.  </w:t>
      </w:r>
    </w:p>
    <w:p w:rsidR="0044668B" w:rsidRPr="003901D5" w:rsidRDefault="0044668B" w:rsidP="00DE05B2">
      <w:pPr>
        <w:numPr>
          <w:ilvl w:val="0"/>
          <w:numId w:val="1"/>
        </w:numPr>
        <w:ind w:right="58" w:hanging="244"/>
      </w:pPr>
      <w:r w:rsidRPr="00450F40">
        <w:rPr>
          <w:b/>
        </w:rPr>
        <w:t xml:space="preserve">Отметьте все правильные ответы: </w:t>
      </w:r>
    </w:p>
    <w:p w:rsidR="0044668B" w:rsidRDefault="0044668B" w:rsidP="003901D5">
      <w:pPr>
        <w:ind w:left="749" w:right="58" w:firstLine="0"/>
      </w:pPr>
      <w:r>
        <w:rPr>
          <w:b/>
          <w:lang w:val="en-US"/>
        </w:rPr>
        <w:t xml:space="preserve">    </w:t>
      </w:r>
      <w:r w:rsidRPr="00450F40">
        <w:rPr>
          <w:b/>
        </w:rPr>
        <w:t>С помощью лазера можно</w:t>
      </w:r>
      <w:r>
        <w:t xml:space="preserve">: </w:t>
      </w:r>
    </w:p>
    <w:p w:rsidR="0044668B" w:rsidRDefault="0044668B" w:rsidP="00DE05B2">
      <w:pPr>
        <w:ind w:left="1081" w:right="58"/>
      </w:pPr>
      <w:r>
        <w:t xml:space="preserve">а. резать толстую листовую сталь; </w:t>
      </w:r>
    </w:p>
    <w:p w:rsidR="0044668B" w:rsidRDefault="0044668B" w:rsidP="00DE05B2">
      <w:pPr>
        <w:ind w:left="1081" w:right="58"/>
      </w:pPr>
      <w:r>
        <w:t xml:space="preserve">б. раскраивать ткани; </w:t>
      </w:r>
    </w:p>
    <w:p w:rsidR="0044668B" w:rsidRDefault="0044668B" w:rsidP="00DE05B2">
      <w:pPr>
        <w:ind w:left="1081" w:right="58"/>
      </w:pPr>
      <w:r>
        <w:t xml:space="preserve">в. сверлить отверстия; </w:t>
      </w:r>
    </w:p>
    <w:p w:rsidR="0044668B" w:rsidRDefault="0044668B" w:rsidP="00450F40">
      <w:pPr>
        <w:ind w:left="1081" w:right="58"/>
      </w:pPr>
      <w:r>
        <w:t xml:space="preserve">г. сваривать детали.  </w:t>
      </w:r>
    </w:p>
    <w:p w:rsidR="0044668B" w:rsidRDefault="0044668B" w:rsidP="00113D43">
      <w:pPr>
        <w:spacing w:after="0" w:line="240" w:lineRule="atLeast"/>
        <w:ind w:right="57" w:firstLine="396"/>
        <w:rPr>
          <w:b/>
          <w:lang w:val="en-US"/>
        </w:rPr>
      </w:pPr>
      <w:r>
        <w:t>8.</w:t>
      </w:r>
      <w:r w:rsidRPr="00113D43">
        <w:rPr>
          <w:b/>
        </w:rPr>
        <w:t xml:space="preserve">Укажите правильный ответ: </w:t>
      </w:r>
    </w:p>
    <w:p w:rsidR="0044668B" w:rsidRDefault="0044668B" w:rsidP="00113D43">
      <w:pPr>
        <w:spacing w:after="0" w:line="240" w:lineRule="atLeast"/>
        <w:ind w:right="57" w:firstLine="396"/>
      </w:pPr>
      <w:r>
        <w:rPr>
          <w:b/>
          <w:lang w:val="en-US"/>
        </w:rPr>
        <w:t xml:space="preserve">      </w:t>
      </w:r>
      <w:r w:rsidRPr="00113D43">
        <w:rPr>
          <w:b/>
        </w:rPr>
        <w:t>Для производства биотоплива используется</w:t>
      </w:r>
      <w:r>
        <w:t xml:space="preserve">: </w:t>
      </w:r>
    </w:p>
    <w:p w:rsidR="0044668B" w:rsidRDefault="0044668B" w:rsidP="00113D43">
      <w:pPr>
        <w:spacing w:after="0" w:line="240" w:lineRule="atLeast"/>
        <w:ind w:right="57" w:firstLine="396"/>
      </w:pPr>
      <w:r>
        <w:tab/>
        <w:t>а. каменный уголь;</w:t>
      </w:r>
    </w:p>
    <w:p w:rsidR="0044668B" w:rsidRDefault="0044668B" w:rsidP="00113D43">
      <w:pPr>
        <w:spacing w:after="0" w:line="240" w:lineRule="atLeast"/>
        <w:ind w:left="1020" w:right="57" w:firstLine="396"/>
      </w:pPr>
      <w:r>
        <w:t xml:space="preserve"> б. газ; </w:t>
      </w:r>
    </w:p>
    <w:p w:rsidR="0044668B" w:rsidRDefault="0044668B" w:rsidP="00113D43">
      <w:pPr>
        <w:spacing w:after="0" w:line="240" w:lineRule="atLeast"/>
        <w:ind w:left="1091" w:right="57" w:firstLine="325"/>
      </w:pPr>
      <w:r>
        <w:t xml:space="preserve">в.нефть; </w:t>
      </w:r>
    </w:p>
    <w:p w:rsidR="0044668B" w:rsidRDefault="0044668B" w:rsidP="00113D43">
      <w:pPr>
        <w:spacing w:after="0" w:line="240" w:lineRule="atLeast"/>
        <w:ind w:left="1091" w:right="57" w:firstLine="325"/>
      </w:pPr>
      <w:r>
        <w:t xml:space="preserve">г. древесные стружки и опилки.  </w:t>
      </w:r>
    </w:p>
    <w:p w:rsidR="0044668B" w:rsidRDefault="0044668B" w:rsidP="00113D43">
      <w:pPr>
        <w:spacing w:after="0" w:line="240" w:lineRule="atLeast"/>
        <w:ind w:left="738" w:right="58" w:firstLine="0"/>
        <w:rPr>
          <w:b/>
          <w:lang w:val="en-US"/>
        </w:rPr>
      </w:pPr>
      <w:r>
        <w:t>9.</w:t>
      </w:r>
      <w:r w:rsidRPr="00113D43">
        <w:rPr>
          <w:b/>
        </w:rPr>
        <w:t xml:space="preserve">Укажите правильные ответы: </w:t>
      </w:r>
    </w:p>
    <w:p w:rsidR="0044668B" w:rsidRDefault="0044668B" w:rsidP="00113D43">
      <w:pPr>
        <w:spacing w:after="0" w:line="240" w:lineRule="atLeast"/>
        <w:ind w:left="738" w:right="58" w:firstLine="0"/>
      </w:pPr>
      <w:r>
        <w:rPr>
          <w:b/>
          <w:lang w:val="en-US"/>
        </w:rPr>
        <w:t xml:space="preserve">    </w:t>
      </w:r>
      <w:r w:rsidRPr="00113D43">
        <w:rPr>
          <w:b/>
        </w:rPr>
        <w:t>Разъемные столярные изделия выполнены</w:t>
      </w:r>
      <w:r>
        <w:t xml:space="preserve">: </w:t>
      </w:r>
    </w:p>
    <w:p w:rsidR="0044668B" w:rsidRDefault="0044668B" w:rsidP="008873DD">
      <w:pPr>
        <w:spacing w:after="0" w:line="240" w:lineRule="atLeast"/>
        <w:ind w:left="738" w:right="58" w:firstLine="678"/>
      </w:pPr>
      <w:r>
        <w:t xml:space="preserve">а. на гвоздях; </w:t>
      </w:r>
    </w:p>
    <w:p w:rsidR="0044668B" w:rsidRDefault="0044668B" w:rsidP="008873DD">
      <w:pPr>
        <w:spacing w:after="0" w:line="240" w:lineRule="atLeast"/>
        <w:ind w:left="1020" w:right="58" w:firstLine="396"/>
      </w:pPr>
      <w:r>
        <w:t xml:space="preserve">б. на клею; </w:t>
      </w:r>
    </w:p>
    <w:p w:rsidR="0044668B" w:rsidRDefault="0044668B" w:rsidP="008873DD">
      <w:pPr>
        <w:spacing w:after="0" w:line="240" w:lineRule="atLeast"/>
        <w:ind w:left="1092" w:right="58" w:firstLine="324"/>
      </w:pPr>
      <w:r>
        <w:t xml:space="preserve">в. на шурупах; </w:t>
      </w:r>
    </w:p>
    <w:p w:rsidR="0044668B" w:rsidRDefault="0044668B" w:rsidP="008873DD">
      <w:pPr>
        <w:spacing w:after="0" w:line="240" w:lineRule="atLeast"/>
        <w:ind w:left="768" w:right="58" w:firstLine="648"/>
      </w:pPr>
      <w:r>
        <w:t xml:space="preserve">г. на винтах. </w:t>
      </w:r>
    </w:p>
    <w:p w:rsidR="0044668B" w:rsidRDefault="0044668B" w:rsidP="00113D43">
      <w:pPr>
        <w:spacing w:after="0" w:line="240" w:lineRule="atLeast"/>
        <w:ind w:left="1081" w:right="58"/>
      </w:pPr>
    </w:p>
    <w:p w:rsidR="0044668B" w:rsidRPr="008873DD" w:rsidRDefault="0044668B" w:rsidP="008873DD">
      <w:pPr>
        <w:pStyle w:val="ListParagraph"/>
        <w:numPr>
          <w:ilvl w:val="0"/>
          <w:numId w:val="6"/>
        </w:numPr>
        <w:spacing w:after="0" w:line="240" w:lineRule="atLeast"/>
        <w:ind w:right="58"/>
        <w:rPr>
          <w:b/>
        </w:rPr>
      </w:pPr>
      <w:r w:rsidRPr="008873DD">
        <w:rPr>
          <w:b/>
        </w:rPr>
        <w:t xml:space="preserve">Творческое задание: </w:t>
      </w:r>
    </w:p>
    <w:p w:rsidR="0044668B" w:rsidRDefault="0044668B" w:rsidP="00DE05B2">
      <w:pPr>
        <w:ind w:left="1081" w:right="2850"/>
      </w:pPr>
      <w:r w:rsidRPr="00450F40">
        <w:rPr>
          <w:b/>
        </w:rPr>
        <w:t>Для изготовления силуэтной фигуры в виде птички</w:t>
      </w:r>
      <w:r>
        <w:t>:</w:t>
      </w:r>
    </w:p>
    <w:p w:rsidR="0044668B" w:rsidRDefault="0044668B" w:rsidP="00DE05B2">
      <w:pPr>
        <w:ind w:left="1081" w:right="2850"/>
      </w:pPr>
      <w:r>
        <w:t xml:space="preserve"> а. выберите материал; </w:t>
      </w:r>
    </w:p>
    <w:p w:rsidR="0044668B" w:rsidRDefault="0044668B" w:rsidP="00DE05B2">
      <w:pPr>
        <w:ind w:left="1081" w:right="58"/>
      </w:pPr>
      <w:r>
        <w:t xml:space="preserve">б. нарисуйте эскиз с выбранными размерами; </w:t>
      </w:r>
    </w:p>
    <w:p w:rsidR="0044668B" w:rsidRDefault="0044668B" w:rsidP="00DE05B2">
      <w:pPr>
        <w:ind w:left="1081" w:right="58"/>
      </w:pPr>
      <w:r>
        <w:t>в.</w:t>
      </w:r>
      <w:r w:rsidRPr="00190F12">
        <w:t xml:space="preserve"> </w:t>
      </w:r>
      <w:r>
        <w:t xml:space="preserve"> этапы изготовления фигуры и необходимые инструменты на технологической карте; </w:t>
      </w:r>
    </w:p>
    <w:p w:rsidR="0044668B" w:rsidRDefault="0044668B" w:rsidP="00DE05B2">
      <w:pPr>
        <w:ind w:left="1081" w:right="58"/>
      </w:pPr>
      <w:r>
        <w:t xml:space="preserve">г. предложите украшения изделия. </w:t>
      </w:r>
    </w:p>
    <w:p w:rsidR="0044668B" w:rsidRDefault="0044668B" w:rsidP="00DE05B2">
      <w:pPr>
        <w:ind w:left="1081" w:right="58"/>
      </w:pPr>
    </w:p>
    <w:p w:rsidR="0044668B" w:rsidRDefault="0044668B" w:rsidP="00DE05B2">
      <w:pPr>
        <w:ind w:left="1081" w:right="58"/>
      </w:pPr>
      <w:bookmarkStart w:id="0" w:name="_GoBack"/>
      <w:bookmarkEnd w:id="0"/>
    </w:p>
    <w:sectPr w:rsidR="0044668B" w:rsidSect="00450F4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705D8"/>
    <w:multiLevelType w:val="hybridMultilevel"/>
    <w:tmpl w:val="C7AEDFC8"/>
    <w:lvl w:ilvl="0" w:tplc="D18C68A4">
      <w:start w:val="10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  <w:rPr>
        <w:rFonts w:cs="Times New Roman"/>
      </w:rPr>
    </w:lvl>
  </w:abstractNum>
  <w:abstractNum w:abstractNumId="1">
    <w:nsid w:val="52315F08"/>
    <w:multiLevelType w:val="hybridMultilevel"/>
    <w:tmpl w:val="F7365DDE"/>
    <w:lvl w:ilvl="0" w:tplc="A5FA09C4">
      <w:start w:val="1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3AAD4DA">
      <w:start w:val="1"/>
      <w:numFmt w:val="lowerLetter"/>
      <w:lvlText w:val="%2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422CF814">
      <w:start w:val="1"/>
      <w:numFmt w:val="lowerRoman"/>
      <w:lvlText w:val="%3"/>
      <w:lvlJc w:val="left"/>
      <w:pPr>
        <w:ind w:left="2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DF30C428">
      <w:start w:val="1"/>
      <w:numFmt w:val="decimal"/>
      <w:lvlText w:val="%4"/>
      <w:lvlJc w:val="left"/>
      <w:pPr>
        <w:ind w:left="3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E6CA6064">
      <w:start w:val="1"/>
      <w:numFmt w:val="lowerLetter"/>
      <w:lvlText w:val="%5"/>
      <w:lvlJc w:val="left"/>
      <w:pPr>
        <w:ind w:left="3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61DCC950">
      <w:start w:val="1"/>
      <w:numFmt w:val="lowerRoman"/>
      <w:lvlText w:val="%6"/>
      <w:lvlJc w:val="left"/>
      <w:pPr>
        <w:ind w:left="4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54B338">
      <w:start w:val="1"/>
      <w:numFmt w:val="decimal"/>
      <w:lvlText w:val="%7"/>
      <w:lvlJc w:val="left"/>
      <w:pPr>
        <w:ind w:left="5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BBC6CB6">
      <w:start w:val="1"/>
      <w:numFmt w:val="lowerLetter"/>
      <w:lvlText w:val="%8"/>
      <w:lvlJc w:val="left"/>
      <w:pPr>
        <w:ind w:left="6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585316">
      <w:start w:val="1"/>
      <w:numFmt w:val="lowerRoman"/>
      <w:lvlText w:val="%9"/>
      <w:lvlJc w:val="left"/>
      <w:pPr>
        <w:ind w:left="6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540B63A9"/>
    <w:multiLevelType w:val="hybridMultilevel"/>
    <w:tmpl w:val="39F4A828"/>
    <w:lvl w:ilvl="0" w:tplc="921CD496">
      <w:start w:val="6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74AAF1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4B1E34A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65E0AED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1C6ED4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154C89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9FC4D0A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2C817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967A48C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556F56AA"/>
    <w:multiLevelType w:val="hybridMultilevel"/>
    <w:tmpl w:val="E048B2C6"/>
    <w:lvl w:ilvl="0" w:tplc="C6289346">
      <w:start w:val="1"/>
      <w:numFmt w:val="decimal"/>
      <w:lvlText w:val="%1.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4E3824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60879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3ACBA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64AD6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C46FA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FB88325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9304A1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E9CCC9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4">
    <w:nsid w:val="6A1508A6"/>
    <w:multiLevelType w:val="hybridMultilevel"/>
    <w:tmpl w:val="12221D2C"/>
    <w:lvl w:ilvl="0" w:tplc="BCDAAE8E">
      <w:start w:val="10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79AE4B91"/>
    <w:multiLevelType w:val="hybridMultilevel"/>
    <w:tmpl w:val="6212A0E8"/>
    <w:lvl w:ilvl="0" w:tplc="4BC89D60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1203B7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0DEA05B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BF466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9244A77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CBECE08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DD252E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E2184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65C8056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024"/>
    <w:rsid w:val="00113D43"/>
    <w:rsid w:val="00190F12"/>
    <w:rsid w:val="00243E68"/>
    <w:rsid w:val="003901D5"/>
    <w:rsid w:val="0044668B"/>
    <w:rsid w:val="00450F40"/>
    <w:rsid w:val="005923EB"/>
    <w:rsid w:val="00734336"/>
    <w:rsid w:val="007D1D4F"/>
    <w:rsid w:val="00812024"/>
    <w:rsid w:val="008873DD"/>
    <w:rsid w:val="0094435D"/>
    <w:rsid w:val="00AE0275"/>
    <w:rsid w:val="00DE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5B2"/>
    <w:pPr>
      <w:spacing w:after="5" w:line="269" w:lineRule="auto"/>
      <w:ind w:left="312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23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13D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255</Words>
  <Characters>1457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2015-10-26T16:27:00Z</dcterms:created>
  <dcterms:modified xsi:type="dcterms:W3CDTF">2015-12-12T21:10:00Z</dcterms:modified>
</cp:coreProperties>
</file>